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54948" w:rsidR="00771A3F" w:rsidP="00885DB3" w:rsidRDefault="00771A3F" w14:paraId="54493077" w14:textId="77777777">
      <w:pPr>
        <w:jc w:val="center"/>
        <w:rPr>
          <w:rFonts w:ascii="DB Office" w:hAnsi="DB Office"/>
        </w:rPr>
      </w:pPr>
    </w:p>
    <w:p w:rsidRPr="00254948" w:rsidR="00771A3F" w:rsidRDefault="00771A3F" w14:paraId="16D52DFC" w14:textId="77777777">
      <w:pPr>
        <w:jc w:val="center"/>
        <w:outlineLvl w:val="0"/>
        <w:rPr>
          <w:rFonts w:ascii="DB Office" w:hAnsi="DB Office"/>
        </w:rPr>
      </w:pPr>
      <w:r w:rsidRPr="00254948">
        <w:rPr>
          <w:rFonts w:ascii="DB Office" w:hAnsi="DB Office"/>
          <w:b/>
          <w:sz w:val="24"/>
        </w:rPr>
        <w:t>Bürgschaftsurkunde</w:t>
      </w:r>
    </w:p>
    <w:p w:rsidRPr="00254948" w:rsidR="00771A3F" w:rsidRDefault="00771A3F" w14:paraId="0B51CD7B" w14:textId="77777777">
      <w:pPr>
        <w:pStyle w:val="Randsternchen"/>
        <w:framePr w:wrap="auto"/>
        <w:rPr>
          <w:rFonts w:ascii="DB Office" w:hAnsi="DB Office"/>
        </w:rPr>
      </w:pPr>
    </w:p>
    <w:p w:rsidRPr="00254948" w:rsidR="00771A3F" w:rsidRDefault="00771A3F" w14:paraId="5C448C3F" w14:textId="77777777">
      <w:pPr>
        <w:jc w:val="center"/>
        <w:rPr>
          <w:rFonts w:ascii="DB Office" w:hAnsi="DB Office"/>
        </w:rPr>
      </w:pPr>
      <w:r w:rsidRPr="00254948">
        <w:rPr>
          <w:rFonts w:ascii="DB Office" w:hAnsi="DB Office"/>
        </w:rPr>
        <w:t>(Bürgschaft für Mängelhaftung)</w:t>
      </w:r>
    </w:p>
    <w:p w:rsidRPr="00254948" w:rsidR="00771A3F" w:rsidRDefault="00771A3F" w14:paraId="4CC53F4D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254948">
        <w:rPr>
          <w:rFonts w:ascii="DB Office" w:hAnsi="DB Office"/>
          <w:b/>
        </w:rPr>
        <w:t>Der Auftragnehmer</w:t>
      </w:r>
    </w:p>
    <w:p w:rsidRPr="00254948" w:rsidR="00771A3F" w:rsidRDefault="00771A3F" w14:paraId="461A54D3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Name und Sitz:</w:t>
      </w:r>
    </w:p>
    <w:bookmarkStart w:name="_Hlk23314959" w:id="0"/>
    <w:bookmarkStart w:name="_Hlk23314965" w:id="1"/>
    <w:p w:rsidR="00473A29" w:rsidP="00473A29" w:rsidRDefault="00473A29" w14:paraId="7B34F30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bookmarkEnd w:id="2"/>
    </w:p>
    <w:bookmarkStart w:name="_Hlk23314970" w:id="3"/>
    <w:p w:rsidRPr="00254948" w:rsidR="00771A3F" w:rsidP="00473A29" w:rsidRDefault="00473A29" w14:paraId="395D0FBE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4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  <w:bookmarkEnd w:id="3"/>
      <w:bookmarkEnd w:id="4"/>
      <w:r w:rsidRPr="00254948" w:rsidR="00771A3F">
        <w:rPr>
          <w:rFonts w:ascii="DB Office" w:hAnsi="DB Office"/>
        </w:rPr>
        <w:br/>
      </w:r>
    </w:p>
    <w:p w:rsidRPr="00254948" w:rsidR="00771A3F" w:rsidRDefault="00771A3F" w14:paraId="4231B395" w14:textId="77777777">
      <w:pPr>
        <w:jc w:val="both"/>
        <w:rPr>
          <w:rFonts w:ascii="DB Office" w:hAnsi="DB Office"/>
          <w:sz w:val="10"/>
        </w:rPr>
      </w:pPr>
    </w:p>
    <w:p w:rsidRPr="00254948" w:rsidR="00771A3F" w:rsidRDefault="00771A3F" w14:paraId="07C32084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 xml:space="preserve">hat mit dem unten genannten </w:t>
      </w:r>
      <w:r w:rsidRPr="00254948" w:rsidR="00E865A4">
        <w:rPr>
          <w:rFonts w:ascii="DB Office" w:hAnsi="DB Office"/>
          <w:sz w:val="19"/>
        </w:rPr>
        <w:t>Auftraggeber einen Vertrag über</w:t>
      </w:r>
    </w:p>
    <w:p w:rsidRPr="00254948" w:rsidR="00771A3F" w:rsidRDefault="00771A3F" w14:paraId="63C32312" w14:textId="77777777">
      <w:pPr>
        <w:jc w:val="both"/>
        <w:rPr>
          <w:rFonts w:ascii="DB Office" w:hAnsi="DB Office"/>
          <w:sz w:val="10"/>
        </w:rPr>
      </w:pPr>
    </w:p>
    <w:p w:rsidRPr="00254948" w:rsidR="00771A3F" w:rsidRDefault="00771A3F" w14:paraId="50254F71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Bezeichnung der Leistung:</w:t>
      </w:r>
    </w:p>
    <w:bookmarkStart w:name="_Hlk23314980" w:id="5"/>
    <w:p w:rsidRPr="00254948" w:rsidR="00771A3F" w:rsidRDefault="00473A29" w14:paraId="42657D1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6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Standortumbau Königsborn - Übergabestation</w:t>
      </w:r>
      <w:r w:rsidRPr="00737989">
        <w:rPr>
          <w:rFonts w:ascii="DB Office" w:hAnsi="DB Office"/>
          <w:sz w:val="16"/>
        </w:rPr>
        <w:fldChar w:fldCharType="end"/>
      </w:r>
      <w:bookmarkEnd w:id="5"/>
      <w:bookmarkEnd w:id="6"/>
      <w:r w:rsidRPr="00254948" w:rsidR="00771A3F">
        <w:rPr>
          <w:rFonts w:ascii="DB Office" w:hAnsi="DB Office"/>
        </w:rPr>
        <w:br/>
      </w:r>
    </w:p>
    <w:p w:rsidRPr="00254948" w:rsidR="00771A3F" w:rsidRDefault="00771A3F" w14:paraId="4A7CA96E" w14:textId="77777777">
      <w:pPr>
        <w:rPr>
          <w:rFonts w:ascii="DB Office" w:hAnsi="DB Office"/>
          <w:sz w:val="10"/>
        </w:rPr>
      </w:pPr>
    </w:p>
    <w:p w:rsidRPr="00254948" w:rsidR="00771A3F" w:rsidRDefault="00771A3F" w14:paraId="2B7CC524" w14:textId="77777777">
      <w:pPr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abgeschlossen.</w:t>
      </w:r>
    </w:p>
    <w:p w:rsidRPr="00254948" w:rsidR="00771A3F" w:rsidRDefault="00771A3F" w14:paraId="6CA3CA4C" w14:textId="77777777">
      <w:pPr>
        <w:jc w:val="both"/>
        <w:rPr>
          <w:rFonts w:ascii="DB Office" w:hAnsi="DB Office"/>
          <w:sz w:val="10"/>
        </w:rPr>
      </w:pPr>
    </w:p>
    <w:p w:rsidRPr="00254948" w:rsidR="00771A3F" w:rsidRDefault="00771A3F" w14:paraId="6294A5BE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Auftraggeber Name und Sitz:</w:t>
      </w:r>
    </w:p>
    <w:bookmarkStart w:name="_Hlk23314990" w:id="7"/>
    <w:p w:rsidRPr="00254948" w:rsidR="00771A3F" w:rsidRDefault="00473A29" w14:paraId="7BA745A8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8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9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9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10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10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1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bookmarkEnd w:id="11"/>
      <w:r w:rsidRPr="003A67AB" w:rsidR="00F4768A">
        <w:rPr>
          <w:rFonts w:ascii="DB Office" w:hAnsi="DB Office"/>
          <w:sz w:val="16"/>
        </w:rPr>
        <w:br/>
      </w:r>
    </w:p>
    <w:p w:rsidRPr="00254948" w:rsidR="00771A3F" w:rsidRDefault="00771A3F" w14:paraId="5B2843D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  <w:r w:rsidRPr="00254948">
        <w:rPr>
          <w:rFonts w:ascii="DB Office" w:hAnsi="DB Office"/>
          <w:sz w:val="16"/>
        </w:rPr>
        <w:t>Nr. bzw. SAP-Nr. und Tag des Auftrags:</w:t>
      </w:r>
      <w:r w:rsidRPr="00254948" w:rsidR="0078799D">
        <w:rPr>
          <w:rFonts w:ascii="DB Office" w:hAnsi="DB Office"/>
          <w:sz w:val="16"/>
        </w:rPr>
        <w:t xml:space="preserve"> </w:t>
      </w:r>
      <w:bookmarkStart w:name="_Hlk23315001" w:id="12"/>
      <w:r w:rsidR="00473A29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3"/>
      <w:r w:rsidR="00473A29">
        <w:rPr>
          <w:rFonts w:ascii="DB Office" w:hAnsi="DB Office"/>
          <w:sz w:val="16"/>
        </w:rPr>
        <w:instrText xml:space="preserve"> FORMTEXT </w:instrText>
      </w:r>
      <w:r w:rsidRPr="006B1AE6" w:rsidR="00473A29">
        <w:rPr>
          <w:rFonts w:ascii="DB Office" w:hAnsi="DB Office"/>
          <w:sz w:val="16"/>
        </w:rPr>
      </w:r>
      <w:r w:rsidR="00473A29">
        <w:rPr>
          <w:rFonts w:ascii="DB Office" w:hAnsi="DB Office"/>
          <w:sz w:val="16"/>
        </w:rPr>
        <w:fldChar w:fldCharType="separate"/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noProof/>
          <w:sz w:val="16"/>
        </w:rPr>
        <w:t> </w:t>
      </w:r>
      <w:r w:rsidR="00473A29">
        <w:rPr>
          <w:rFonts w:ascii="DB Office" w:hAnsi="DB Office"/>
          <w:sz w:val="16"/>
        </w:rPr>
        <w:fldChar w:fldCharType="end"/>
      </w:r>
      <w:bookmarkEnd w:id="12"/>
      <w:bookmarkEnd w:id="13"/>
    </w:p>
    <w:p w:rsidRPr="00254948" w:rsidR="00771A3F" w:rsidRDefault="00771A3F" w14:paraId="32BFEBE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254948" w:rsidR="00771A3F" w:rsidRDefault="00771A3F" w14:paraId="07CA7B87" w14:textId="77777777">
      <w:pPr>
        <w:keepLines/>
        <w:jc w:val="both"/>
        <w:rPr>
          <w:rFonts w:ascii="DB Office" w:hAnsi="DB Office"/>
          <w:sz w:val="16"/>
        </w:rPr>
      </w:pPr>
    </w:p>
    <w:p w:rsidRPr="00254948" w:rsidR="00771A3F" w:rsidRDefault="00771A3F" w14:paraId="7DF1A5C2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Vertragsabwickelnde Stelle, Anschrift:</w:t>
      </w:r>
    </w:p>
    <w:bookmarkStart w:name="_Hlk23315006" w:id="14"/>
    <w:p w:rsidR="00F4768A" w:rsidRDefault="00473A29" w14:paraId="3A70FAC3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15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6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6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7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7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8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bookmarkEnd w:id="18"/>
    </w:p>
    <w:p w:rsidRPr="00254948" w:rsidR="00473A29" w:rsidRDefault="00473A29" w14:paraId="1B50EB46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</w:rPr>
      </w:pPr>
    </w:p>
    <w:p w:rsidRPr="00254948" w:rsidR="00771A3F" w:rsidRDefault="00771A3F" w14:paraId="0A5EAD81" w14:textId="77777777">
      <w:pPr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</w:rPr>
        <w:br/>
      </w:r>
      <w:r w:rsidRPr="00254948">
        <w:rPr>
          <w:rFonts w:ascii="DB Office" w:hAnsi="DB Office"/>
          <w:sz w:val="19"/>
        </w:rPr>
        <w:t>Nach den Bedingungen dieses Vertrages hat der Auftragnehmer dem Auftraggeber als Siche</w:t>
      </w:r>
      <w:r w:rsidRPr="00254948">
        <w:rPr>
          <w:rFonts w:ascii="DB Office" w:hAnsi="DB Office"/>
          <w:sz w:val="19"/>
        </w:rPr>
        <w:t>r</w:t>
      </w:r>
      <w:r w:rsidRPr="00254948">
        <w:rPr>
          <w:rFonts w:ascii="DB Office" w:hAnsi="DB Office"/>
          <w:sz w:val="19"/>
        </w:rPr>
        <w:t>heit eine Bürgschaft zu stellen für die Erfüllung der Ansprüche auf Gewährleistung einschlie</w:t>
      </w:r>
      <w:r w:rsidRPr="00254948">
        <w:rPr>
          <w:rFonts w:ascii="DB Office" w:hAnsi="DB Office"/>
          <w:sz w:val="19"/>
        </w:rPr>
        <w:t>ß</w:t>
      </w:r>
      <w:r w:rsidRPr="00254948">
        <w:rPr>
          <w:rFonts w:ascii="DB Office" w:hAnsi="DB Office"/>
          <w:sz w:val="19"/>
        </w:rPr>
        <w:t>lich Schadenersatz so</w:t>
      </w:r>
      <w:r w:rsidRPr="00254948" w:rsidR="00E865A4">
        <w:rPr>
          <w:rFonts w:ascii="DB Office" w:hAnsi="DB Office"/>
          <w:sz w:val="19"/>
        </w:rPr>
        <w:t>wie für die Erstattung von Über</w:t>
      </w:r>
      <w:r w:rsidRPr="00254948">
        <w:rPr>
          <w:rFonts w:ascii="DB Office" w:hAnsi="DB Office"/>
          <w:sz w:val="19"/>
        </w:rPr>
        <w:t>zahlungen einschließlich der Zinsen.</w:t>
      </w:r>
    </w:p>
    <w:p w:rsidRPr="00254948" w:rsidR="00771A3F" w:rsidRDefault="00771A3F" w14:paraId="6D32F5DE" w14:textId="77777777">
      <w:pPr>
        <w:spacing w:line="360" w:lineRule="exact"/>
        <w:jc w:val="both"/>
        <w:rPr>
          <w:rFonts w:ascii="DB Office" w:hAnsi="DB Office"/>
          <w:b/>
          <w:sz w:val="10"/>
        </w:rPr>
      </w:pPr>
    </w:p>
    <w:p w:rsidRPr="00254948" w:rsidR="00771A3F" w:rsidRDefault="00771A3F" w14:paraId="570F34D7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254948">
        <w:rPr>
          <w:rFonts w:ascii="DB Office" w:hAnsi="DB Office"/>
          <w:b/>
        </w:rPr>
        <w:t>Der Bürge</w:t>
      </w:r>
    </w:p>
    <w:p w:rsidRPr="00254948" w:rsidR="00771A3F" w:rsidRDefault="00771A3F" w14:paraId="7D6B0B38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54948">
        <w:rPr>
          <w:rFonts w:ascii="DB Office" w:hAnsi="DB Office"/>
          <w:sz w:val="16"/>
        </w:rPr>
        <w:t>Name und Anschrift:</w:t>
      </w:r>
    </w:p>
    <w:bookmarkStart w:name="_Hlk23315013" w:id="19"/>
    <w:p w:rsidRPr="00A51701" w:rsidR="00473A29" w:rsidP="00473A29" w:rsidRDefault="00473A29" w14:paraId="0E9A71D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20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20"/>
      <w:r w:rsidRPr="00A51701">
        <w:rPr>
          <w:rFonts w:ascii="DB Office" w:hAnsi="DB Office"/>
          <w:sz w:val="16"/>
        </w:rPr>
        <w:br/>
      </w:r>
    </w:p>
    <w:p w:rsidRPr="00254948" w:rsidR="00771A3F" w:rsidP="00473A29" w:rsidRDefault="00473A29" w14:paraId="560ECAF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21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9"/>
      <w:bookmarkEnd w:id="21"/>
      <w:r w:rsidRPr="00254948" w:rsidR="00771A3F">
        <w:rPr>
          <w:rFonts w:ascii="DB Office" w:hAnsi="DB Office"/>
        </w:rPr>
        <w:br/>
      </w:r>
    </w:p>
    <w:p w:rsidRPr="00254948" w:rsidR="00771A3F" w:rsidRDefault="00771A3F" w14:paraId="108DD2A8" w14:textId="77777777">
      <w:pPr>
        <w:rPr>
          <w:rFonts w:ascii="DB Office" w:hAnsi="DB Office"/>
          <w:sz w:val="16"/>
        </w:rPr>
      </w:pPr>
    </w:p>
    <w:p w:rsidRPr="00254948" w:rsidR="00771A3F" w:rsidRDefault="00771A3F" w14:paraId="2BD737D9" w14:textId="77777777">
      <w:pPr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 xml:space="preserve">übernimmt hiermit für den Auftragnehmer die selbstschuldnerische Bürgschaft nach deutschem Recht und verpflichtet sich, jeden Betrag bis zu einer Gesamthöhe von </w:t>
      </w:r>
    </w:p>
    <w:p w:rsidRPr="00254948" w:rsidR="00771A3F" w:rsidRDefault="00771A3F" w14:paraId="7A8637E0" w14:textId="77777777">
      <w:pPr>
        <w:spacing w:line="120" w:lineRule="exact"/>
        <w:rPr>
          <w:rFonts w:ascii="DB Office" w:hAnsi="DB Office"/>
          <w:sz w:val="19"/>
        </w:rPr>
      </w:pPr>
    </w:p>
    <w:p w:rsidRPr="00254948" w:rsidR="00771A3F" w:rsidRDefault="00F4768A" w14:paraId="0A1A877C" w14:textId="77777777">
      <w:pPr>
        <w:rPr>
          <w:rFonts w:ascii="DB Office" w:hAnsi="DB Office"/>
          <w:sz w:val="19"/>
        </w:rPr>
      </w:pPr>
      <w:r w:rsidRPr="00473A29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22"/>
      <w:r w:rsidRPr="00473A29">
        <w:rPr>
          <w:rFonts w:ascii="DB Office" w:hAnsi="DB Office"/>
          <w:sz w:val="16"/>
        </w:rPr>
        <w:instrText xml:space="preserve"> FORMTEXT </w:instrText>
      </w:r>
      <w:r w:rsidRPr="00473A29">
        <w:rPr>
          <w:rFonts w:ascii="DB Office" w:hAnsi="DB Office"/>
          <w:sz w:val="16"/>
        </w:rPr>
      </w:r>
      <w:r w:rsidRPr="00473A29">
        <w:rPr>
          <w:rFonts w:ascii="DB Office" w:hAnsi="DB Office"/>
          <w:sz w:val="16"/>
        </w:rPr>
        <w:fldChar w:fldCharType="separate"/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sz w:val="16"/>
        </w:rPr>
        <w:fldChar w:fldCharType="end"/>
      </w:r>
      <w:bookmarkEnd w:id="22"/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254948" w:rsidR="0078799D">
        <w:rPr>
          <w:rFonts w:ascii="DB Office" w:hAnsi="DB Office"/>
          <w:sz w:val="19"/>
        </w:rPr>
        <w:tab/>
      </w:r>
      <w:r w:rsidRPr="00473A29" w:rsidR="0078799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3"/>
      <w:r w:rsidRPr="00473A29" w:rsidR="0078799D">
        <w:rPr>
          <w:rFonts w:ascii="DB Office" w:hAnsi="DB Office"/>
          <w:sz w:val="16"/>
        </w:rPr>
        <w:instrText xml:space="preserve"> FORMTEXT </w:instrText>
      </w:r>
      <w:r w:rsidRPr="00473A29" w:rsidR="00DE097E">
        <w:rPr>
          <w:rFonts w:ascii="DB Office" w:hAnsi="DB Office"/>
          <w:sz w:val="16"/>
        </w:rPr>
      </w:r>
      <w:r w:rsidRPr="00473A29" w:rsidR="0078799D">
        <w:rPr>
          <w:rFonts w:ascii="DB Office" w:hAnsi="DB Office"/>
          <w:sz w:val="16"/>
        </w:rPr>
        <w:fldChar w:fldCharType="separate"/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noProof/>
          <w:sz w:val="16"/>
        </w:rPr>
        <w:t> </w:t>
      </w:r>
      <w:r w:rsidRPr="00473A29" w:rsidR="0078799D">
        <w:rPr>
          <w:rFonts w:ascii="DB Office" w:hAnsi="DB Office"/>
          <w:sz w:val="16"/>
        </w:rPr>
        <w:fldChar w:fldCharType="end"/>
      </w:r>
      <w:bookmarkEnd w:id="23"/>
    </w:p>
    <w:p w:rsidRPr="00254948" w:rsidR="00771A3F" w:rsidRDefault="00771A3F" w14:paraId="36CC644F" w14:textId="77777777">
      <w:pPr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.........................................................EUR,</w:t>
      </w:r>
      <w:r w:rsidRPr="00254948" w:rsidR="0078799D">
        <w:rPr>
          <w:rFonts w:ascii="DB Office" w:hAnsi="DB Office"/>
          <w:sz w:val="19"/>
        </w:rPr>
        <w:t xml:space="preserve"> </w:t>
      </w:r>
      <w:r w:rsidRPr="00254948">
        <w:rPr>
          <w:rFonts w:ascii="DB Office" w:hAnsi="DB Office"/>
          <w:sz w:val="19"/>
        </w:rPr>
        <w:t>(i.</w:t>
      </w:r>
      <w:r w:rsidRPr="00254948" w:rsidR="00E865A4">
        <w:rPr>
          <w:rFonts w:ascii="DB Office" w:hAnsi="DB Office"/>
          <w:sz w:val="19"/>
        </w:rPr>
        <w:t xml:space="preserve"> </w:t>
      </w:r>
      <w:r w:rsidRPr="00254948">
        <w:rPr>
          <w:rFonts w:ascii="DB Office" w:hAnsi="DB Office"/>
          <w:sz w:val="19"/>
        </w:rPr>
        <w:t>W.</w:t>
      </w:r>
      <w:r w:rsidRPr="00254948" w:rsidR="00E865A4">
        <w:rPr>
          <w:rFonts w:ascii="DB Office" w:hAnsi="DB Office"/>
          <w:sz w:val="19"/>
        </w:rPr>
        <w:t xml:space="preserve"> </w:t>
      </w:r>
      <w:r w:rsidRPr="00254948">
        <w:rPr>
          <w:rFonts w:ascii="DB Office" w:hAnsi="DB Office"/>
          <w:sz w:val="19"/>
        </w:rPr>
        <w:t>.................................................................................................Euro)</w:t>
      </w:r>
    </w:p>
    <w:p w:rsidRPr="00254948" w:rsidR="00771A3F" w:rsidRDefault="00771A3F" w14:paraId="5A30F062" w14:textId="77777777">
      <w:pPr>
        <w:rPr>
          <w:rFonts w:ascii="DB Office" w:hAnsi="DB Office"/>
          <w:sz w:val="19"/>
        </w:rPr>
      </w:pPr>
    </w:p>
    <w:p w:rsidRPr="00254948" w:rsidR="00771A3F" w:rsidRDefault="00771A3F" w14:paraId="2282B698" w14:textId="77777777">
      <w:pPr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einschließlich Zinsen, Kosten und etwaiger Umsatzsteuer an den Auftraggeber zu zahlen.</w:t>
      </w:r>
    </w:p>
    <w:p w:rsidRPr="00254948" w:rsidR="00771A3F" w:rsidRDefault="00771A3F" w14:paraId="0BA3BAA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54948" w:rsidR="00771A3F" w:rsidRDefault="00771A3F" w14:paraId="233BDBC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Auf die Einreden der Aufrechenbarkeit, der Anfechtbarkeit sowie der Vorausklage gemäß §§ 770, 771 BGB und auf das Recht zur Hinterlegung wird ve</w:t>
      </w:r>
      <w:r w:rsidRPr="00254948">
        <w:rPr>
          <w:rFonts w:ascii="DB Office" w:hAnsi="DB Office"/>
          <w:sz w:val="19"/>
        </w:rPr>
        <w:t>r</w:t>
      </w:r>
      <w:r w:rsidRPr="00254948">
        <w:rPr>
          <w:rFonts w:ascii="DB Office" w:hAnsi="DB Office"/>
          <w:sz w:val="19"/>
        </w:rPr>
        <w:t xml:space="preserve">zichtet. </w:t>
      </w:r>
      <w:r w:rsidRPr="00254948">
        <w:rPr>
          <w:rFonts w:ascii="DB Office" w:hAnsi="DB Office"/>
          <w:snapToGrid w:val="0"/>
          <w:color w:val="000000"/>
        </w:rPr>
        <w:t>Der Verzicht auf die Einrede der Aufrechenbarkeit gilt nicht für unbestrittene oder rechtskräftig festgestellte Gegenforderungen des Auftragnehmers</w:t>
      </w:r>
      <w:r w:rsidRPr="00254948" w:rsidR="00E865A4">
        <w:rPr>
          <w:rFonts w:ascii="DB Office" w:hAnsi="DB Office"/>
          <w:sz w:val="19"/>
        </w:rPr>
        <w:t>.</w:t>
      </w:r>
    </w:p>
    <w:p w:rsidRPr="00254948" w:rsidR="00771A3F" w:rsidRDefault="00771A3F" w14:paraId="4A6A3B1A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54948" w:rsidR="00771A3F" w:rsidRDefault="00771A3F" w14:paraId="686A32EE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Die Bürgschaft ist unbefristet; sie erlischt mit der Rückgabe dieser Bürgschaftsurkunde.</w:t>
      </w:r>
    </w:p>
    <w:p w:rsidRPr="00254948" w:rsidR="00771A3F" w:rsidRDefault="00771A3F" w14:paraId="4D30B02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54948" w:rsidR="00771A3F" w:rsidRDefault="00771A3F" w14:paraId="5FE36E69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254948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Pr="00254948" w:rsidR="00771A3F" w:rsidRDefault="00771A3F" w14:paraId="330F9799" w14:textId="77777777">
      <w:pPr>
        <w:jc w:val="both"/>
        <w:rPr>
          <w:rFonts w:ascii="DB Office" w:hAnsi="DB Office"/>
          <w:sz w:val="19"/>
        </w:rPr>
      </w:pPr>
    </w:p>
    <w:p w:rsidRPr="00254948" w:rsidR="00771A3F" w:rsidRDefault="00771A3F" w14:paraId="7837A02C" w14:textId="77777777">
      <w:pPr>
        <w:jc w:val="both"/>
        <w:rPr>
          <w:rFonts w:ascii="DB Office" w:hAnsi="DB Office"/>
          <w:sz w:val="19"/>
        </w:rPr>
      </w:pPr>
    </w:p>
    <w:p w:rsidRPr="002312B9" w:rsidR="00ED70FF" w:rsidP="00ED70FF" w:rsidRDefault="0078799D" w14:paraId="09089ECA" w14:textId="77777777">
      <w:pPr>
        <w:spacing w:line="160" w:lineRule="exact"/>
        <w:rPr>
          <w:rFonts w:ascii="DB Office" w:hAnsi="DB Office"/>
        </w:rPr>
      </w:pPr>
      <w:r w:rsidRPr="00473A29">
        <w:rPr>
          <w:rFonts w:ascii="DB Office" w:hAnsi="DB Office"/>
          <w:sz w:val="16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name="Text14" w:id="24"/>
      <w:r w:rsidRPr="00473A29">
        <w:rPr>
          <w:rFonts w:ascii="DB Office" w:hAnsi="DB Office"/>
          <w:sz w:val="16"/>
        </w:rPr>
        <w:instrText xml:space="preserve"> FORMTEXT </w:instrText>
      </w:r>
      <w:r w:rsidRPr="00473A29" w:rsidR="00DE097E">
        <w:rPr>
          <w:rFonts w:ascii="DB Office" w:hAnsi="DB Office"/>
          <w:sz w:val="16"/>
        </w:rPr>
      </w:r>
      <w:r w:rsidRPr="00473A29">
        <w:rPr>
          <w:rFonts w:ascii="DB Office" w:hAnsi="DB Office"/>
          <w:sz w:val="16"/>
        </w:rPr>
        <w:fldChar w:fldCharType="separate"/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sz w:val="16"/>
        </w:rPr>
        <w:fldChar w:fldCharType="end"/>
      </w:r>
      <w:bookmarkEnd w:id="24"/>
      <w:r w:rsidRPr="00254948">
        <w:rPr>
          <w:rFonts w:ascii="DB Office" w:hAnsi="DB Office"/>
        </w:rPr>
        <w:t xml:space="preserve"> </w:t>
      </w:r>
      <w:r w:rsidRPr="00473A29">
        <w:rPr>
          <w:rFonts w:ascii="DB Office" w:hAnsi="DB Office"/>
          <w:sz w:val="16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name="Text15" w:id="25"/>
      <w:r w:rsidRPr="00473A29">
        <w:rPr>
          <w:rFonts w:ascii="DB Office" w:hAnsi="DB Office"/>
          <w:sz w:val="16"/>
        </w:rPr>
        <w:instrText xml:space="preserve"> FORMTEXT </w:instrText>
      </w:r>
      <w:r w:rsidRPr="00473A29" w:rsidR="00DE097E">
        <w:rPr>
          <w:rFonts w:ascii="DB Office" w:hAnsi="DB Office"/>
          <w:sz w:val="16"/>
        </w:rPr>
      </w:r>
      <w:r w:rsidRPr="00473A29">
        <w:rPr>
          <w:rFonts w:ascii="DB Office" w:hAnsi="DB Office"/>
          <w:sz w:val="16"/>
        </w:rPr>
        <w:fldChar w:fldCharType="separate"/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noProof/>
          <w:sz w:val="16"/>
        </w:rPr>
        <w:t> </w:t>
      </w:r>
      <w:r w:rsidRPr="00473A29">
        <w:rPr>
          <w:rFonts w:ascii="DB Office" w:hAnsi="DB Office"/>
          <w:sz w:val="16"/>
        </w:rPr>
        <w:fldChar w:fldCharType="end"/>
      </w:r>
      <w:bookmarkEnd w:id="25"/>
      <w:r w:rsidRPr="00254948" w:rsidR="00771A3F">
        <w:rPr>
          <w:rFonts w:ascii="DB Office" w:hAnsi="DB Office"/>
        </w:rPr>
        <w:br/>
      </w:r>
      <w:bookmarkStart w:name="_Hlk23315381" w:id="26"/>
      <w:r w:rsidRPr="002312B9" w:rsidR="00ED70FF">
        <w:rPr>
          <w:rFonts w:ascii="DB Office" w:hAnsi="DB Office"/>
        </w:rPr>
        <w:t>.................................................                   ..................................................................</w:t>
      </w:r>
      <w:bookmarkEnd w:id="26"/>
    </w:p>
    <w:p w:rsidR="00771A3F" w:rsidRDefault="00771A3F" w14:paraId="2AC066F4" w14:textId="77777777">
      <w:pPr>
        <w:rPr>
          <w:rFonts w:ascii="DB Office" w:hAnsi="DB Office"/>
          <w:sz w:val="16"/>
        </w:rPr>
      </w:pPr>
      <w:r w:rsidRPr="00254948">
        <w:rPr>
          <w:rFonts w:ascii="DB Office" w:hAnsi="DB Office"/>
          <w:sz w:val="16"/>
        </w:rPr>
        <w:t xml:space="preserve">(Ort, </w:t>
      </w:r>
      <w:proofErr w:type="gramStart"/>
      <w:r w:rsidRPr="00254948">
        <w:rPr>
          <w:rFonts w:ascii="DB Office" w:hAnsi="DB Office"/>
          <w:sz w:val="16"/>
        </w:rPr>
        <w:t>Datum)</w:t>
      </w:r>
      <w:r w:rsidRPr="00254948">
        <w:rPr>
          <w:rFonts w:ascii="DB Office" w:hAnsi="DB Office"/>
        </w:rPr>
        <w:t xml:space="preserve">   </w:t>
      </w:r>
      <w:proofErr w:type="gramEnd"/>
      <w:r w:rsidRPr="00254948">
        <w:rPr>
          <w:rFonts w:ascii="DB Office" w:hAnsi="DB Office"/>
        </w:rPr>
        <w:t xml:space="preserve">                         </w:t>
      </w:r>
      <w:r w:rsidRPr="00254948">
        <w:rPr>
          <w:rFonts w:ascii="DB Office" w:hAnsi="DB Office"/>
          <w:sz w:val="16"/>
        </w:rPr>
        <w:t xml:space="preserve">           </w:t>
      </w:r>
      <w:r w:rsidRPr="00254948">
        <w:rPr>
          <w:rFonts w:ascii="DB Office" w:hAnsi="DB Office"/>
          <w:sz w:val="16"/>
        </w:rPr>
        <w:tab/>
      </w:r>
      <w:r w:rsidRPr="00254948">
        <w:rPr>
          <w:rFonts w:ascii="DB Office" w:hAnsi="DB Office"/>
          <w:sz w:val="16"/>
        </w:rPr>
        <w:tab/>
      </w:r>
      <w:r w:rsidR="00ED70FF">
        <w:rPr>
          <w:rFonts w:ascii="DB Office" w:hAnsi="DB Office"/>
          <w:sz w:val="16"/>
        </w:rPr>
        <w:tab/>
      </w:r>
      <w:r w:rsidRPr="00254948">
        <w:rPr>
          <w:rFonts w:ascii="DB Office" w:hAnsi="DB Office"/>
          <w:sz w:val="16"/>
        </w:rPr>
        <w:t xml:space="preserve"> (Firma und Unterschrift(en) des Bürgen)</w:t>
      </w:r>
    </w:p>
    <w:p w:rsidRPr="00254948" w:rsidR="00F4768A" w:rsidP="00F4768A" w:rsidRDefault="00F4768A" w14:paraId="323A61A1" w14:textId="77777777">
      <w:pPr>
        <w:jc w:val="right"/>
        <w:rPr>
          <w:rFonts w:ascii="DB Office" w:hAnsi="DB Office"/>
          <w:sz w:val="22"/>
        </w:rPr>
      </w:pPr>
      <w:r w:rsidRPr="003A67AB">
        <w:rPr>
          <w:rFonts w:ascii="DB Office" w:hAnsi="DB Office"/>
        </w:rPr>
        <w:sym w:font="Wingdings" w:char="F071"/>
      </w:r>
    </w:p>
    <w:sectPr w:rsidRPr="00254948" w:rsidR="00F4768A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ACD27" w14:textId="77777777" w:rsidR="008248B6" w:rsidRDefault="008248B6">
      <w:r>
        <w:separator/>
      </w:r>
    </w:p>
  </w:endnote>
  <w:endnote w:type="continuationSeparator" w:id="0">
    <w:p w14:paraId="1B8D8972" w14:textId="77777777" w:rsidR="008248B6" w:rsidRDefault="00824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72843" w:rsidRDefault="00D72843" w14:paraId="3457B0B6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D72843" w14:paraId="045ABD6B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D72843" w:rsidRDefault="00D72843" w14:paraId="0EC9D97D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D72843" w:rsidRDefault="00D72843" w14:paraId="70A949EA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D72843" w:rsidRDefault="00D72843" w14:paraId="298592BA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D72843" w:rsidRDefault="00D72843" w14:paraId="28216F2A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D72843" w14:paraId="12866125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4907EE" w:rsidR="00D72843" w:rsidP="00274C1F" w:rsidRDefault="00D72843" w14:paraId="484F046E" w14:textId="77777777">
          <w:pPr>
            <w:pStyle w:val="FuzeileRechts"/>
            <w:rPr>
              <w:rFonts w:ascii="DB Office" w:hAnsi="DB Office"/>
              <w:b/>
            </w:rPr>
          </w:pPr>
          <w:r w:rsidRPr="004907EE">
            <w:rPr>
              <w:rFonts w:ascii="DB Office" w:hAnsi="DB Office"/>
              <w:b/>
            </w:rPr>
            <w:t>20</w:t>
          </w:r>
          <w:r w:rsidR="00274C1F">
            <w:rPr>
              <w:rFonts w:ascii="DB Office" w:hAnsi="DB Office"/>
              <w:b/>
            </w:rPr>
            <w:t>8</w:t>
          </w:r>
          <w:r w:rsidRPr="004907EE">
            <w:rPr>
              <w:rFonts w:ascii="DB Office" w:hAnsi="DB Office"/>
              <w:b/>
            </w:rPr>
            <w:t>.</w:t>
          </w:r>
          <w:r w:rsidR="00274C1F">
            <w:rPr>
              <w:rFonts w:ascii="DB Office" w:hAnsi="DB Office"/>
              <w:b/>
            </w:rPr>
            <w:t>35</w:t>
          </w:r>
          <w:r w:rsidRPr="004907EE">
            <w:rPr>
              <w:rFonts w:ascii="DB Office" w:hAnsi="DB Office"/>
              <w:b/>
            </w:rPr>
            <w:t>00V03</w:t>
          </w:r>
        </w:p>
      </w:tc>
      <w:tc>
        <w:tcPr>
          <w:tcW w:w="6236" w:type="dxa"/>
        </w:tcPr>
        <w:p w:rsidRPr="004907EE" w:rsidR="00D72843" w:rsidRDefault="00D72843" w14:paraId="1A69C8E7" w14:textId="77777777">
          <w:pPr>
            <w:pStyle w:val="FuzeileRechts"/>
            <w:ind w:right="0"/>
            <w:rPr>
              <w:rFonts w:ascii="DB Office" w:hAnsi="DB Office"/>
            </w:rPr>
          </w:pPr>
          <w:r w:rsidRPr="004907EE">
            <w:rPr>
              <w:rFonts w:ascii="DB Office" w:hAnsi="DB Office"/>
            </w:rPr>
            <w:t>Bürgschein Mängelhaftung</w:t>
          </w:r>
          <w:r>
            <w:rPr>
              <w:rFonts w:ascii="DB Office" w:hAnsi="DB Office"/>
            </w:rPr>
            <w:t xml:space="preserve"> (für Lieferungen und Leistungen)</w:t>
          </w:r>
        </w:p>
      </w:tc>
      <w:tc>
        <w:tcPr>
          <w:tcW w:w="2268" w:type="dxa"/>
        </w:tcPr>
        <w:p w:rsidRPr="004907EE" w:rsidR="00D72843" w:rsidRDefault="00D72843" w14:paraId="674D10B2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4907EE">
            <w:rPr>
              <w:rFonts w:ascii="DB Office" w:hAnsi="DB Office"/>
            </w:rPr>
            <w:t xml:space="preserve">Seite </w:t>
          </w:r>
          <w:r w:rsidRPr="004907EE">
            <w:rPr>
              <w:rFonts w:ascii="DB Office" w:hAnsi="DB Office"/>
            </w:rPr>
            <w:fldChar w:fldCharType="begin"/>
          </w:r>
          <w:r w:rsidRPr="004907EE">
            <w:rPr>
              <w:rFonts w:ascii="DB Office" w:hAnsi="DB Office"/>
            </w:rPr>
            <w:instrText xml:space="preserve"> PAGE  \* MERGEFORMAT </w:instrText>
          </w:r>
          <w:r w:rsidRPr="004907EE">
            <w:rPr>
              <w:rFonts w:ascii="DB Office" w:hAnsi="DB Office"/>
            </w:rPr>
            <w:fldChar w:fldCharType="separate"/>
          </w:r>
          <w:r w:rsidR="00C4149B">
            <w:rPr>
              <w:rFonts w:ascii="DB Office" w:hAnsi="DB Office"/>
              <w:noProof/>
            </w:rPr>
            <w:t>1</w:t>
          </w:r>
          <w:r w:rsidRPr="004907EE">
            <w:rPr>
              <w:rFonts w:ascii="DB Office" w:hAnsi="DB Office"/>
            </w:rPr>
            <w:fldChar w:fldCharType="end"/>
          </w:r>
        </w:p>
      </w:tc>
    </w:tr>
    <w:tr w:rsidR="00D72843" w14:paraId="60A7E325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274C1F" w:rsidR="00D72843" w:rsidRDefault="00274C1F" w14:paraId="4849922C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274C1F">
            <w:rPr>
              <w:rFonts w:ascii="DB Office" w:hAnsi="DB Office"/>
              <w:b/>
              <w:sz w:val="20"/>
            </w:rPr>
            <w:t>200.0201V03 (alt)</w:t>
          </w:r>
        </w:p>
      </w:tc>
      <w:tc>
        <w:tcPr>
          <w:tcW w:w="6236" w:type="dxa"/>
        </w:tcPr>
        <w:p w:rsidRPr="004907EE" w:rsidR="00D72843" w:rsidP="00BF3297" w:rsidRDefault="00D72843" w14:paraId="497971A2" w14:textId="77777777">
          <w:pPr>
            <w:pStyle w:val="FuzeileRechts"/>
            <w:rPr>
              <w:rFonts w:ascii="DB Office" w:hAnsi="DB Office"/>
              <w:sz w:val="16"/>
            </w:rPr>
          </w:pPr>
          <w:r w:rsidRPr="004907EE">
            <w:rPr>
              <w:rFonts w:ascii="DB Office" w:hAnsi="DB Office"/>
              <w:sz w:val="16"/>
            </w:rPr>
            <w:t xml:space="preserve">Fachautor: </w:t>
          </w:r>
          <w:r w:rsidR="00977CED">
            <w:rPr>
              <w:rFonts w:ascii="DB Office" w:hAnsi="DB Office"/>
              <w:sz w:val="16"/>
            </w:rPr>
            <w:t>HL</w:t>
          </w:r>
          <w:r w:rsidR="00BF3297">
            <w:rPr>
              <w:rFonts w:ascii="DB Office" w:hAnsi="DB Office"/>
              <w:sz w:val="16"/>
            </w:rPr>
            <w:t>M 3</w:t>
          </w:r>
          <w:r w:rsidRPr="004907EE">
            <w:rPr>
              <w:rFonts w:ascii="DB Office" w:hAnsi="DB Office"/>
              <w:sz w:val="16"/>
            </w:rPr>
            <w:t>; Dr. Thomas Berger Tel.: (0571) 393-5485</w:t>
          </w:r>
        </w:p>
      </w:tc>
      <w:tc>
        <w:tcPr>
          <w:tcW w:w="2268" w:type="dxa"/>
        </w:tcPr>
        <w:p w:rsidR="00D72843" w:rsidRDefault="003A63EF" w14:paraId="530930E9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Pr="004907EE" w:rsidR="00D72843">
            <w:rPr>
              <w:rFonts w:ascii="DB Office" w:hAnsi="DB Office"/>
              <w:sz w:val="16"/>
            </w:rPr>
            <w:t>01.0</w:t>
          </w:r>
          <w:r w:rsidR="00D72843">
            <w:rPr>
              <w:rFonts w:ascii="DB Office" w:hAnsi="DB Office"/>
              <w:sz w:val="16"/>
            </w:rPr>
            <w:t>3</w:t>
          </w:r>
          <w:r w:rsidRPr="004907EE" w:rsidR="00D72843">
            <w:rPr>
              <w:rFonts w:ascii="DB Office" w:hAnsi="DB Office"/>
              <w:sz w:val="16"/>
            </w:rPr>
            <w:t>.2010</w:t>
          </w:r>
        </w:p>
        <w:p w:rsidRPr="004907EE" w:rsidR="003A63EF" w:rsidP="00103616" w:rsidRDefault="003A63EF" w14:paraId="22A64B6A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In der Fassung: </w:t>
          </w:r>
          <w:r w:rsidR="00353136">
            <w:rPr>
              <w:rFonts w:ascii="DB Office" w:hAnsi="DB Office"/>
              <w:sz w:val="16"/>
            </w:rPr>
            <w:t>1</w:t>
          </w:r>
          <w:r w:rsidR="00C24848">
            <w:rPr>
              <w:rFonts w:ascii="DB Office" w:hAnsi="DB Office"/>
              <w:sz w:val="16"/>
            </w:rPr>
            <w:t>9</w:t>
          </w:r>
          <w:r>
            <w:rPr>
              <w:rFonts w:ascii="DB Office" w:hAnsi="DB Office"/>
              <w:sz w:val="16"/>
            </w:rPr>
            <w:t>.</w:t>
          </w:r>
          <w:r w:rsidR="00032047">
            <w:rPr>
              <w:rFonts w:ascii="DB Office" w:hAnsi="DB Office"/>
              <w:sz w:val="16"/>
            </w:rPr>
            <w:t>10.2020</w:t>
          </w:r>
        </w:p>
      </w:tc>
    </w:tr>
  </w:tbl>
  <w:p w:rsidR="00D72843" w:rsidRDefault="00D72843" w14:paraId="23C1E0C7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0CBCB" w14:textId="77777777" w:rsidR="008248B6" w:rsidRDefault="008248B6">
      <w:r>
        <w:separator/>
      </w:r>
    </w:p>
  </w:footnote>
  <w:footnote w:type="continuationSeparator" w:id="0">
    <w:p w14:paraId="17C99093" w14:textId="77777777" w:rsidR="008248B6" w:rsidRDefault="00824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D72843" w14:paraId="439E809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D72843" w:rsidRDefault="00D72843" w14:paraId="38D66B6A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D72843" w:rsidRDefault="00D72843" w14:paraId="14E38C5D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D72843" w:rsidRDefault="00D72843" w14:paraId="788C90D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D72843" w14:paraId="2098B54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D72843" w:rsidRDefault="00D72843" w14:paraId="32B923DC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D72843" w:rsidRDefault="00D72843" w14:paraId="03A18F6F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D72843" w:rsidRDefault="00D72843" w14:paraId="6808470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D72843" w:rsidRDefault="00D72843" w14:paraId="1D6E2175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72843" w:rsidRDefault="00D72843" w14:paraId="7D6E0834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711199769">
    <w:abstractNumId w:val="0"/>
  </w:num>
  <w:num w:numId="2" w16cid:durableId="1234197573">
    <w:abstractNumId w:val="1"/>
  </w:num>
  <w:num w:numId="3" w16cid:durableId="375395926">
    <w:abstractNumId w:val="12"/>
  </w:num>
  <w:num w:numId="4" w16cid:durableId="671487322">
    <w:abstractNumId w:val="6"/>
  </w:num>
  <w:num w:numId="5" w16cid:durableId="1466777395">
    <w:abstractNumId w:val="9"/>
  </w:num>
  <w:num w:numId="6" w16cid:durableId="1433624002">
    <w:abstractNumId w:val="13"/>
  </w:num>
  <w:num w:numId="7" w16cid:durableId="497040744">
    <w:abstractNumId w:val="3"/>
  </w:num>
  <w:num w:numId="8" w16cid:durableId="145167662">
    <w:abstractNumId w:val="15"/>
  </w:num>
  <w:num w:numId="9" w16cid:durableId="914775692">
    <w:abstractNumId w:val="16"/>
  </w:num>
  <w:num w:numId="10" w16cid:durableId="1865053104">
    <w:abstractNumId w:val="4"/>
  </w:num>
  <w:num w:numId="11" w16cid:durableId="1719549550">
    <w:abstractNumId w:val="10"/>
  </w:num>
  <w:num w:numId="12" w16cid:durableId="1365209093">
    <w:abstractNumId w:val="8"/>
  </w:num>
  <w:num w:numId="13" w16cid:durableId="852496870">
    <w:abstractNumId w:val="7"/>
  </w:num>
  <w:num w:numId="14" w16cid:durableId="1364553593">
    <w:abstractNumId w:val="14"/>
  </w:num>
  <w:num w:numId="15" w16cid:durableId="1077479285">
    <w:abstractNumId w:val="2"/>
  </w:num>
  <w:num w:numId="16" w16cid:durableId="1431966673">
    <w:abstractNumId w:val="11"/>
  </w:num>
  <w:num w:numId="17" w16cid:durableId="16884092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1C5"/>
    <w:rsid w:val="000255E4"/>
    <w:rsid w:val="00032047"/>
    <w:rsid w:val="000A0C81"/>
    <w:rsid w:val="00103616"/>
    <w:rsid w:val="00131CA6"/>
    <w:rsid w:val="001F246D"/>
    <w:rsid w:val="00217C93"/>
    <w:rsid w:val="00254948"/>
    <w:rsid w:val="00274C1F"/>
    <w:rsid w:val="002F1FE6"/>
    <w:rsid w:val="00306DEC"/>
    <w:rsid w:val="00353136"/>
    <w:rsid w:val="00394801"/>
    <w:rsid w:val="003A63EF"/>
    <w:rsid w:val="003D3C97"/>
    <w:rsid w:val="004516DA"/>
    <w:rsid w:val="00473A29"/>
    <w:rsid w:val="004907EE"/>
    <w:rsid w:val="00490CBE"/>
    <w:rsid w:val="00554DD3"/>
    <w:rsid w:val="007060A1"/>
    <w:rsid w:val="00735E6A"/>
    <w:rsid w:val="00771A3F"/>
    <w:rsid w:val="0078799D"/>
    <w:rsid w:val="008248B6"/>
    <w:rsid w:val="00885DB3"/>
    <w:rsid w:val="008C0DC2"/>
    <w:rsid w:val="008D04E1"/>
    <w:rsid w:val="00977CED"/>
    <w:rsid w:val="00983A17"/>
    <w:rsid w:val="00A33CF6"/>
    <w:rsid w:val="00A43771"/>
    <w:rsid w:val="00A503FC"/>
    <w:rsid w:val="00A64DC0"/>
    <w:rsid w:val="00A861C5"/>
    <w:rsid w:val="00A90D06"/>
    <w:rsid w:val="00AF487D"/>
    <w:rsid w:val="00B63455"/>
    <w:rsid w:val="00BF3297"/>
    <w:rsid w:val="00C24848"/>
    <w:rsid w:val="00C31DEF"/>
    <w:rsid w:val="00C4149B"/>
    <w:rsid w:val="00C61922"/>
    <w:rsid w:val="00C81F26"/>
    <w:rsid w:val="00C84039"/>
    <w:rsid w:val="00D72843"/>
    <w:rsid w:val="00D927A9"/>
    <w:rsid w:val="00DE097E"/>
    <w:rsid w:val="00DE70D8"/>
    <w:rsid w:val="00E15628"/>
    <w:rsid w:val="00E865A4"/>
    <w:rsid w:val="00E92CF8"/>
    <w:rsid w:val="00EC5D49"/>
    <w:rsid w:val="00ED70FF"/>
    <w:rsid w:val="00EE7506"/>
    <w:rsid w:val="00F4768A"/>
    <w:rsid w:val="00FA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BEC979E"/>
  <w15:chartTrackingRefBased/>
  <w15:docId w15:val="{58613FA6-0C7D-4EC9-9722-2F407F464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Randsternchen">
    <w:name w:val="Randsternchen"/>
    <w:pPr>
      <w:framePr w:w="57" w:hSpace="227" w:vSpace="227" w:wrap="auto" w:hAnchor="page" w:xAlign="inside"/>
      <w:spacing w:line="240" w:lineRule="exact"/>
    </w:pPr>
    <w:rPr>
      <w:rFonts w:ascii="Arial" w:hAnsi="Arial"/>
      <w:b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styleId="Sprechblasentext">
    <w:name w:val="Balloon Text"/>
    <w:basedOn w:val="Standard"/>
    <w:link w:val="SprechblasentextZchn"/>
    <w:rsid w:val="0010361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036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Eigene%20Dateien\Job\Vorlagen%20Handbuch%201164\Neu\Regelwerk%20Vordruck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23599F11-CCD6-447C-979C-FE0B7032E4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D1740F-4C32-4F99-9F8C-B34AF41DF903}"/>
</file>

<file path=customXml/itemProps3.xml><?xml version="1.0" encoding="utf-8"?>
<ds:datastoreItem xmlns:ds="http://schemas.openxmlformats.org/officeDocument/2006/customXml" ds:itemID="{4547C183-E1F1-44C6-948C-4BDFCC2FE243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c1730600-d580-48fb-9192-b8950ff80c3a"/>
    <ds:schemaRef ds:uri="http://purl.org/dc/terms/"/>
    <ds:schemaRef ds:uri="http://schemas.microsoft.com/office/2006/documentManagement/types"/>
    <ds:schemaRef ds:uri="2ebc72de-abb3-449c-bd5e-ee72ce611bd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Regelwerk Vordruck</Template>
  <TotalTime>0</TotalTime>
  <Pages>1</Pages>
  <Words>294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Bürgschaftsurkunde Mängelansprüche</vt:lpstr>
    </vt:vector>
  </TitlesOfParts>
  <Company>Deutsche Bahn AG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Bürgschaftsurkunde Mängelansprüche</dc:title>
  <dc:subject/>
  <dc:creator>Dr. Thomas Berger</dc:creator>
  <cp:keywords/>
  <cp:lastModifiedBy>Marko Schlüter</cp:lastModifiedBy>
  <cp:revision>2</cp:revision>
  <cp:lastPrinted>2010-04-13T10:18:00Z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